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Great Yarmouth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Great Yarmouth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Great Yarmouth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Great Yarmouth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Great Yarmouth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Great Yarmouth are estimated to have a score of 1-2 on the PGSI (low-risk gambling), whilst </w:t>
      </w:r>
      <w:r w:rsidRPr="00773DF7">
        <w:rPr>
          <w:rFonts w:ascii="Libre Franklin Light" w:hAnsi="Libre Franklin Light" w:cs="Calibri Light"/>
          <w:b/>
          <w:bCs/>
          <w:color w:val="C45911" w:themeColor="accent2" w:themeShade="BF"/>
        </w:rPr>
        <w:t xml:space="preserve">4.4%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61.3% </w:t>
      </w:r>
      <w:r w:rsidRPr="004747BF">
        <w:rPr>
          <w:rFonts w:ascii="Libre Franklin Light" w:eastAsia="Times New Roman" w:hAnsi="Libre Franklin Light" w:cs="Calibri Light"/>
        </w:rPr>
        <w:t xml:space="preserve">of those respondents classified as PGSI 8+ in Great Yarmouth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Great Yarmouth is estimated to be </w:t>
      </w:r>
      <w:r w:rsidRPr="00773DF7">
        <w:rPr>
          <w:rFonts w:ascii="Libre Franklin Light" w:eastAsia="Times New Roman" w:hAnsi="Libre Franklin Light" w:cs="Calibri Light"/>
          <w:b/>
          <w:bCs/>
          <w:color w:val="C45911" w:themeColor="accent2" w:themeShade="BF"/>
        </w:rPr>
        <w:t xml:space="preserve">£2,014,078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Great Yarmouth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Great Yarmouth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Great Yarmouth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Great Yarmouth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reat Yarm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Great Yarmouth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reat Yarm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Great Yarmouth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Great Yarmouth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reat Yarm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Great Yarmouth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Great Yarmouth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Great Yarmouth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Great Yarmouth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Great Yarmouth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Great Yarmouth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£2,014,078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Great Yarmouth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£32,806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£678,447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£48,602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£13,669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£25,060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£1,215,494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£2,014,078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Great Yarmouth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Great Yarmouth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Yarmouth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Yarmouth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Yarmouth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Yarmouth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Great Yarmouth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Great Yarmouth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Great Yarmouth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Great Yarmouth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Great Yarmouth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Great Yarmouth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EE998B3-971D-4CC2-BE49-D3760893BE0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